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7594D465" w14:textId="335929F5" w:rsidR="001F5C6C" w:rsidRDefault="00A55FFB" w:rsidP="001F5C6C">
      <w:pPr>
        <w:tabs>
          <w:tab w:val="left" w:pos="993"/>
          <w:tab w:val="left" w:pos="1134"/>
        </w:tabs>
        <w:rPr>
          <w:rFonts w:cs="Arial"/>
        </w:rPr>
      </w:pPr>
      <w:r w:rsidRPr="0029386F">
        <w:rPr>
          <w:rFonts w:cs="Arial"/>
        </w:rPr>
        <w:t>Številka:</w:t>
      </w:r>
      <w:r w:rsidR="00BA55FB">
        <w:rPr>
          <w:rFonts w:cs="Arial"/>
        </w:rPr>
        <w:tab/>
      </w:r>
      <w:r w:rsidR="001F5C6C">
        <w:rPr>
          <w:rFonts w:cs="Arial"/>
        </w:rPr>
        <w:t>4301-</w:t>
      </w:r>
      <w:bookmarkStart w:id="0" w:name="_GoBack"/>
      <w:r w:rsidR="00355BF0">
        <w:rPr>
          <w:rFonts w:cs="Arial"/>
        </w:rPr>
        <w:t>00</w:t>
      </w:r>
      <w:r w:rsidR="00355BF0">
        <w:rPr>
          <w:rFonts w:cs="Arial"/>
        </w:rPr>
        <w:t>56</w:t>
      </w:r>
      <w:bookmarkEnd w:id="0"/>
      <w:r w:rsidR="001F5C6C">
        <w:rPr>
          <w:rFonts w:cs="Arial"/>
        </w:rPr>
        <w:t>/2023</w:t>
      </w:r>
    </w:p>
    <w:p w14:paraId="69A51668" w14:textId="356ADCFB" w:rsidR="001F5C6C" w:rsidRDefault="001F5C6C" w:rsidP="001F5C6C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2023-</w:t>
      </w:r>
      <w:r w:rsidR="004A3F78">
        <w:rPr>
          <w:rFonts w:cs="Arial"/>
        </w:rPr>
        <w:t>343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B7EF559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>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81432F" w14:textId="77777777" w:rsidR="00FA01F7" w:rsidRDefault="00FA01F7">
      <w:r>
        <w:separator/>
      </w:r>
    </w:p>
  </w:endnote>
  <w:endnote w:type="continuationSeparator" w:id="0">
    <w:p w14:paraId="2E208349" w14:textId="77777777" w:rsidR="00FA01F7" w:rsidRDefault="00FA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FD660" w14:textId="77777777" w:rsidR="001B7D52" w:rsidRDefault="001B7D5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68DCDFB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BA55FB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383AFC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55BF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C356C" w14:textId="77777777" w:rsidR="00FA01F7" w:rsidRDefault="00FA01F7">
      <w:r>
        <w:separator/>
      </w:r>
    </w:p>
  </w:footnote>
  <w:footnote w:type="continuationSeparator" w:id="0">
    <w:p w14:paraId="469DF77E" w14:textId="77777777" w:rsidR="00FA01F7" w:rsidRDefault="00FA0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23FDB" w14:textId="77777777" w:rsidR="001B7D52" w:rsidRDefault="001B7D5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AAD92" w14:textId="77777777" w:rsidR="001B7D52" w:rsidRDefault="001B7D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53C14D9A" w:rsidR="00C0552D" w:rsidRPr="005D6367" w:rsidRDefault="005D6367" w:rsidP="00A45C1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+</w:t>
          </w:r>
          <w:r w:rsidR="001B7D5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E165AC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0859"/>
    <w:rsid w:val="00094BAA"/>
    <w:rsid w:val="00095E4B"/>
    <w:rsid w:val="00096243"/>
    <w:rsid w:val="00096BE4"/>
    <w:rsid w:val="00097767"/>
    <w:rsid w:val="000A18DC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B7D52"/>
    <w:rsid w:val="001C286C"/>
    <w:rsid w:val="001D16E0"/>
    <w:rsid w:val="001D3653"/>
    <w:rsid w:val="001D694D"/>
    <w:rsid w:val="001F0BA2"/>
    <w:rsid w:val="001F5C6C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55BF0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6F89"/>
    <w:rsid w:val="004720C5"/>
    <w:rsid w:val="0047643E"/>
    <w:rsid w:val="004801D0"/>
    <w:rsid w:val="00486F2A"/>
    <w:rsid w:val="004A0508"/>
    <w:rsid w:val="004A3F78"/>
    <w:rsid w:val="004A7B11"/>
    <w:rsid w:val="004B065E"/>
    <w:rsid w:val="004B39D7"/>
    <w:rsid w:val="004D6B75"/>
    <w:rsid w:val="004D7FF8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4F44"/>
    <w:rsid w:val="00895F3B"/>
    <w:rsid w:val="008A20CA"/>
    <w:rsid w:val="008A757F"/>
    <w:rsid w:val="008B25C9"/>
    <w:rsid w:val="008C2AC2"/>
    <w:rsid w:val="008C3B9F"/>
    <w:rsid w:val="008D5D7D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A55FB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165A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01F7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2B43A-D2D0-4F1F-A448-9D7407F48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9</cp:revision>
  <cp:lastPrinted>2023-06-15T10:20:00Z</cp:lastPrinted>
  <dcterms:created xsi:type="dcterms:W3CDTF">2023-05-09T13:19:00Z</dcterms:created>
  <dcterms:modified xsi:type="dcterms:W3CDTF">2023-09-18T11:14:00Z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